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626390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49055067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0D393D" w:rsidP="000D393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Wednesday 22</w:t>
            </w:r>
            <w:r w:rsidRPr="000D393D">
              <w:rPr>
                <w:rFonts w:ascii="Comic Sans MS" w:hAnsi="Comic Sans MS"/>
                <w:sz w:val="32"/>
                <w:vertAlign w:val="superscript"/>
              </w:rPr>
              <w:t>nd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C746F5">
              <w:rPr>
                <w:rFonts w:ascii="Comic Sans MS" w:hAnsi="Comic Sans MS"/>
                <w:sz w:val="32"/>
              </w:rPr>
              <w:t>April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B6181D">
        <w:trPr>
          <w:trHeight w:val="1265"/>
        </w:trPr>
        <w:tc>
          <w:tcPr>
            <w:tcW w:w="2268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7655" w:type="dxa"/>
          </w:tcPr>
          <w:p w:rsidR="00300EB5" w:rsidRDefault="008840C7" w:rsidP="008840C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SPELLINGS</w:t>
            </w:r>
            <w:r w:rsidR="00131C6B">
              <w:rPr>
                <w:rFonts w:ascii="Comic Sans MS" w:hAnsi="Comic Sans MS"/>
                <w:sz w:val="24"/>
              </w:rPr>
              <w:t xml:space="preserve"> </w:t>
            </w:r>
            <w:r w:rsidRPr="008840C7">
              <w:rPr>
                <w:rFonts w:ascii="Comic Sans MS" w:hAnsi="Comic Sans MS"/>
                <w:b/>
                <w:sz w:val="24"/>
              </w:rPr>
              <w:t>-ate suffix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131C6B" w:rsidRPr="00131C6B" w:rsidRDefault="00300EB5" w:rsidP="00DE6611">
            <w:pPr>
              <w:rPr>
                <w:rFonts w:ascii="Comic Sans MS" w:hAnsi="Comic Sans MS"/>
                <w:sz w:val="24"/>
              </w:rPr>
            </w:pPr>
            <w:r w:rsidRPr="00300EB5">
              <w:rPr>
                <w:rFonts w:ascii="Comic Sans MS" w:hAnsi="Comic Sans MS"/>
                <w:sz w:val="24"/>
              </w:rPr>
              <w:t>Use</w:t>
            </w:r>
            <w:r w:rsidR="008840C7">
              <w:rPr>
                <w:rFonts w:ascii="Comic Sans MS" w:hAnsi="Comic Sans MS"/>
                <w:sz w:val="24"/>
              </w:rPr>
              <w:t xml:space="preserve"> the </w:t>
            </w:r>
            <w:proofErr w:type="spellStart"/>
            <w:r w:rsidR="008840C7">
              <w:rPr>
                <w:rFonts w:ascii="Comic Sans MS" w:hAnsi="Comic Sans MS"/>
                <w:sz w:val="24"/>
              </w:rPr>
              <w:t>Powerpoint</w:t>
            </w:r>
            <w:proofErr w:type="spellEnd"/>
            <w:r w:rsidR="00F37C6D">
              <w:rPr>
                <w:rFonts w:ascii="Comic Sans MS" w:hAnsi="Comic Sans MS"/>
                <w:sz w:val="24"/>
              </w:rPr>
              <w:t xml:space="preserve"> to recap</w:t>
            </w:r>
            <w:r w:rsidR="00DE6611">
              <w:rPr>
                <w:rFonts w:ascii="Comic Sans MS" w:hAnsi="Comic Sans MS"/>
                <w:sz w:val="24"/>
              </w:rPr>
              <w:t xml:space="preserve"> the spelling rules. </w:t>
            </w:r>
            <w:r w:rsidR="00F37C6D">
              <w:rPr>
                <w:rFonts w:ascii="Comic Sans MS" w:hAnsi="Comic Sans MS"/>
                <w:sz w:val="24"/>
              </w:rPr>
              <w:t xml:space="preserve">Choose one of my </w:t>
            </w:r>
            <w:r w:rsidR="00F37C6D" w:rsidRPr="00F37C6D">
              <w:rPr>
                <w:rFonts w:ascii="Comic Sans MS" w:hAnsi="Comic Sans MS"/>
                <w:b/>
                <w:sz w:val="24"/>
              </w:rPr>
              <w:t>‘Word Workout’</w:t>
            </w:r>
            <w:r w:rsidR="00F37C6D">
              <w:rPr>
                <w:rFonts w:ascii="Comic Sans MS" w:hAnsi="Comic Sans MS"/>
                <w:sz w:val="24"/>
              </w:rPr>
              <w:t xml:space="preserve"> activities stuck in your yellow Spelling Book to practise this week’s words.</w:t>
            </w:r>
          </w:p>
        </w:tc>
      </w:tr>
      <w:tr w:rsidR="008840C7" w:rsidRPr="002A17D3" w:rsidTr="00C746F5">
        <w:trPr>
          <w:trHeight w:val="990"/>
        </w:trPr>
        <w:tc>
          <w:tcPr>
            <w:tcW w:w="2268" w:type="dxa"/>
          </w:tcPr>
          <w:p w:rsidR="008840C7" w:rsidRPr="002A17D3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655" w:type="dxa"/>
          </w:tcPr>
          <w:p w:rsidR="008840C7" w:rsidRPr="00131C6B" w:rsidRDefault="008840C7" w:rsidP="008840C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</w:t>
            </w: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 w:rsidRPr="00131C6B">
              <w:rPr>
                <w:rFonts w:ascii="Comic Sans MS" w:hAnsi="Comic Sans MS"/>
                <w:b/>
                <w:sz w:val="24"/>
              </w:rPr>
              <w:t>‘What To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Pr="00131C6B"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8840C7" w:rsidRDefault="008840C7" w:rsidP="00093C7B">
            <w:pPr>
              <w:rPr>
                <w:rFonts w:ascii="Comic Sans MS" w:hAnsi="Comic Sans MS"/>
                <w:sz w:val="24"/>
              </w:rPr>
            </w:pPr>
            <w:r w:rsidRPr="00131C6B">
              <w:rPr>
                <w:rFonts w:ascii="Comic Sans MS" w:hAnsi="Comic Sans MS"/>
                <w:sz w:val="24"/>
              </w:rPr>
              <w:t>Comple</w:t>
            </w:r>
            <w:r w:rsidR="001149CF">
              <w:rPr>
                <w:rFonts w:ascii="Comic Sans MS" w:hAnsi="Comic Sans MS"/>
                <w:sz w:val="24"/>
              </w:rPr>
              <w:t xml:space="preserve">te activities 1, 2 and 3 – you may want to use yesterday’s </w:t>
            </w:r>
            <w:r w:rsidR="001149CF" w:rsidRPr="001149CF">
              <w:rPr>
                <w:rFonts w:ascii="Comic Sans MS" w:hAnsi="Comic Sans MS"/>
                <w:b/>
                <w:sz w:val="24"/>
              </w:rPr>
              <w:t xml:space="preserve">‘Noun Phrases’ </w:t>
            </w:r>
            <w:proofErr w:type="spellStart"/>
            <w:r w:rsidR="001149CF" w:rsidRPr="001149CF"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 w:rsidR="001149CF">
              <w:rPr>
                <w:rFonts w:ascii="Comic Sans MS" w:hAnsi="Comic Sans MS"/>
                <w:sz w:val="24"/>
              </w:rPr>
              <w:t xml:space="preserve"> to refresh your memory first as today you will be crea</w:t>
            </w:r>
            <w:r w:rsidR="00BB0B81">
              <w:rPr>
                <w:rFonts w:ascii="Comic Sans MS" w:hAnsi="Comic Sans MS"/>
                <w:sz w:val="24"/>
              </w:rPr>
              <w:t xml:space="preserve">ting a noun phrases word map </w:t>
            </w:r>
            <w:r w:rsidR="009A1B86">
              <w:rPr>
                <w:rFonts w:ascii="Comic Sans MS" w:hAnsi="Comic Sans MS"/>
                <w:sz w:val="24"/>
              </w:rPr>
              <w:t>then using these ideas to write</w:t>
            </w:r>
            <w:r w:rsidR="001149CF">
              <w:rPr>
                <w:rFonts w:ascii="Comic Sans MS" w:hAnsi="Comic Sans MS"/>
                <w:sz w:val="24"/>
              </w:rPr>
              <w:t xml:space="preserve"> your own </w:t>
            </w:r>
            <w:r w:rsidR="00BB0B81">
              <w:rPr>
                <w:rFonts w:ascii="Comic Sans MS" w:hAnsi="Comic Sans MS"/>
                <w:sz w:val="24"/>
              </w:rPr>
              <w:t xml:space="preserve">poem, in the style of </w:t>
            </w:r>
            <w:r w:rsidR="00BB0B81" w:rsidRPr="00BB0B81">
              <w:rPr>
                <w:rFonts w:ascii="Comic Sans MS" w:hAnsi="Comic Sans MS"/>
                <w:b/>
                <w:sz w:val="24"/>
              </w:rPr>
              <w:t>‘Golden Time’</w:t>
            </w:r>
            <w:r w:rsidR="00BB0B81">
              <w:rPr>
                <w:rFonts w:ascii="Comic Sans MS" w:hAnsi="Comic Sans MS"/>
                <w:sz w:val="24"/>
              </w:rPr>
              <w:t>.</w:t>
            </w:r>
            <w:r w:rsidR="001149CF">
              <w:rPr>
                <w:rFonts w:ascii="Comic Sans MS" w:hAnsi="Comic Sans MS"/>
                <w:sz w:val="24"/>
              </w:rPr>
              <w:t xml:space="preserve"> Watch Joseph Coelho’s </w:t>
            </w:r>
            <w:r w:rsidR="009A1B86">
              <w:rPr>
                <w:rFonts w:ascii="Comic Sans MS" w:hAnsi="Comic Sans MS"/>
                <w:sz w:val="24"/>
              </w:rPr>
              <w:t xml:space="preserve">video tips </w:t>
            </w:r>
            <w:r w:rsidR="00BB0B81">
              <w:rPr>
                <w:rFonts w:ascii="Comic Sans MS" w:hAnsi="Comic Sans MS"/>
                <w:sz w:val="24"/>
              </w:rPr>
              <w:t>to help you!</w:t>
            </w:r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:rsidR="00B210BE" w:rsidRDefault="00B210BE" w:rsidP="00B210B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MATHS – Short Multiplication (money)</w:t>
            </w:r>
          </w:p>
          <w:p w:rsidR="00B210BE" w:rsidRDefault="00B210BE" w:rsidP="00B210BE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Try to complete steps 1 and 2:</w:t>
            </w:r>
          </w:p>
          <w:p w:rsidR="00B210BE" w:rsidRDefault="00B210BE" w:rsidP="00B210BE">
            <w:pPr>
              <w:pStyle w:val="ListParagraph"/>
              <w:numPr>
                <w:ilvl w:val="0"/>
                <w:numId w:val="3"/>
              </w:numPr>
              <w:spacing w:line="256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 through the slides on the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called ‘Y5 Maths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– </w:t>
            </w:r>
            <w:r w:rsidR="00626390">
              <w:rPr>
                <w:rFonts w:ascii="Comic Sans MS" w:hAnsi="Comic Sans MS"/>
                <w:sz w:val="24"/>
              </w:rPr>
              <w:t>Wednesday 22</w:t>
            </w:r>
            <w:r w:rsidR="00626390" w:rsidRPr="00626390">
              <w:rPr>
                <w:rFonts w:ascii="Comic Sans MS" w:hAnsi="Comic Sans MS"/>
                <w:sz w:val="24"/>
                <w:vertAlign w:val="superscript"/>
              </w:rPr>
              <w:t>nd</w:t>
            </w:r>
            <w:r w:rsidR="00626390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April’ to remind yourself about multiples and factors. </w:t>
            </w:r>
          </w:p>
          <w:p w:rsidR="00B210BE" w:rsidRDefault="00B210BE" w:rsidP="00B210BE">
            <w:pPr>
              <w:pStyle w:val="ListParagraph"/>
              <w:numPr>
                <w:ilvl w:val="0"/>
                <w:numId w:val="3"/>
              </w:numPr>
              <w:spacing w:line="256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Open the document called ‘Y5 Maths – What to do – </w:t>
            </w:r>
            <w:r w:rsidR="00626390">
              <w:rPr>
                <w:rFonts w:ascii="Comic Sans MS" w:hAnsi="Comic Sans MS"/>
                <w:sz w:val="24"/>
              </w:rPr>
              <w:t>Wednesday 22</w:t>
            </w:r>
            <w:r w:rsidR="00626390" w:rsidRPr="00626390">
              <w:rPr>
                <w:rFonts w:ascii="Comic Sans MS" w:hAnsi="Comic Sans MS"/>
                <w:sz w:val="24"/>
                <w:vertAlign w:val="superscript"/>
              </w:rPr>
              <w:t>nd</w:t>
            </w:r>
            <w:r w:rsidR="00626390">
              <w:rPr>
                <w:rFonts w:ascii="Comic Sans MS" w:hAnsi="Comic Sans MS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Comic Sans MS" w:hAnsi="Comic Sans MS"/>
                <w:sz w:val="24"/>
              </w:rPr>
              <w:t>April’ and follow the instructions. Choose to have a go at either the easier Mild practice sheet (page 4), or harder Hot practice sheet (page 5). Check your answers (page 6). If you’re finding it a bit tricky, ask an adult to work with you instead on ‘Multiplication Splits (money)?’ (page 7).</w:t>
            </w:r>
          </w:p>
          <w:p w:rsidR="00B210BE" w:rsidRDefault="00B210BE" w:rsidP="00B210BE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 have time or as an extra challenge, complete step 3:</w:t>
            </w:r>
          </w:p>
          <w:p w:rsidR="003B2D51" w:rsidRPr="002A17D3" w:rsidRDefault="00B210BE" w:rsidP="00B210BE">
            <w:pPr>
              <w:pStyle w:val="ListParagraph"/>
              <w:numPr>
                <w:ilvl w:val="0"/>
                <w:numId w:val="3"/>
              </w:numPr>
              <w:spacing w:line="256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To find out if you’ve mastered the topic, try the ‘Check your understanding’ sheet of questions (page 8).</w:t>
            </w:r>
          </w:p>
        </w:tc>
      </w:tr>
      <w:tr w:rsidR="00FE794E" w:rsidRPr="002A17D3" w:rsidTr="00C746F5">
        <w:trPr>
          <w:trHeight w:val="835"/>
        </w:trPr>
        <w:tc>
          <w:tcPr>
            <w:tcW w:w="2268" w:type="dxa"/>
          </w:tcPr>
          <w:p w:rsidR="00FE794E" w:rsidRPr="002A17D3" w:rsidRDefault="00FE794E" w:rsidP="00FE794E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FE794E" w:rsidRPr="00501FE8" w:rsidRDefault="00FE794E" w:rsidP="00FE794E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501FE8">
              <w:rPr>
                <w:rFonts w:ascii="Comic Sans MS" w:hAnsi="Comic Sans MS"/>
                <w:sz w:val="24"/>
                <w:szCs w:val="24"/>
              </w:rPr>
              <w:t xml:space="preserve">As part of your lunchtime today, after you eat, take a walk into your garden and lie down and watch the clouds go by.  See what different shapes and animals the members of your family see in the clouds – not everyone will see the same. </w:t>
            </w:r>
          </w:p>
          <w:p w:rsidR="00FE794E" w:rsidRPr="00AA6020" w:rsidRDefault="00FE794E" w:rsidP="00FE794E">
            <w:pPr>
              <w:rPr>
                <w:sz w:val="24"/>
                <w:szCs w:val="24"/>
              </w:rPr>
            </w:pPr>
          </w:p>
        </w:tc>
      </w:tr>
      <w:tr w:rsidR="00FE794E" w:rsidRPr="002A17D3" w:rsidTr="00C746F5">
        <w:trPr>
          <w:trHeight w:val="848"/>
        </w:trPr>
        <w:tc>
          <w:tcPr>
            <w:tcW w:w="2268" w:type="dxa"/>
          </w:tcPr>
          <w:p w:rsidR="00FE794E" w:rsidRPr="002A17D3" w:rsidRDefault="00FE794E" w:rsidP="00FE794E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FE794E" w:rsidRPr="00FE794E" w:rsidRDefault="00FE794E" w:rsidP="00FE794E">
            <w:pPr>
              <w:rPr>
                <w:rFonts w:ascii="Comic Sans MS" w:hAnsi="Comic Sans MS"/>
                <w:sz w:val="24"/>
              </w:rPr>
            </w:pPr>
            <w:r w:rsidRPr="00FE794E">
              <w:rPr>
                <w:rFonts w:ascii="Comic Sans MS" w:hAnsi="Comic Sans MS"/>
                <w:sz w:val="24"/>
              </w:rPr>
              <w:t xml:space="preserve">ART </w:t>
            </w:r>
            <w:r>
              <w:rPr>
                <w:rFonts w:ascii="Comic Sans MS" w:hAnsi="Comic Sans MS"/>
                <w:sz w:val="24"/>
              </w:rPr>
              <w:t>- P</w:t>
            </w:r>
            <w:r w:rsidRPr="00FE794E">
              <w:rPr>
                <w:rFonts w:ascii="Comic Sans MS" w:hAnsi="Comic Sans MS"/>
                <w:sz w:val="24"/>
              </w:rPr>
              <w:t>rinting techniques.</w:t>
            </w:r>
          </w:p>
          <w:p w:rsidR="00FE794E" w:rsidRPr="00044F3B" w:rsidRDefault="00FE794E" w:rsidP="00FE794E">
            <w:pPr>
              <w:rPr>
                <w:rFonts w:ascii="Comic Sans MS" w:hAnsi="Comic Sans MS"/>
                <w:sz w:val="24"/>
              </w:rPr>
            </w:pPr>
            <w:r w:rsidRPr="00044F3B">
              <w:rPr>
                <w:rFonts w:ascii="Comic Sans MS" w:hAnsi="Comic Sans MS"/>
                <w:sz w:val="24"/>
              </w:rPr>
              <w:t>Research what printing technique is. Find out</w:t>
            </w:r>
            <w:r>
              <w:rPr>
                <w:rFonts w:ascii="Comic Sans MS" w:hAnsi="Comic Sans MS"/>
                <w:sz w:val="24"/>
              </w:rPr>
              <w:t>:</w:t>
            </w:r>
          </w:p>
          <w:p w:rsidR="00FE794E" w:rsidRPr="00044F3B" w:rsidRDefault="00FE794E" w:rsidP="00FE794E">
            <w:pPr>
              <w:rPr>
                <w:rFonts w:ascii="Comic Sans MS" w:hAnsi="Comic Sans MS"/>
                <w:sz w:val="24"/>
              </w:rPr>
            </w:pPr>
            <w:r w:rsidRPr="00044F3B">
              <w:rPr>
                <w:rFonts w:ascii="Comic Sans MS" w:hAnsi="Comic Sans MS"/>
                <w:sz w:val="24"/>
              </w:rPr>
              <w:t>What is printing?</w:t>
            </w:r>
          </w:p>
          <w:p w:rsidR="00FE794E" w:rsidRPr="00044F3B" w:rsidRDefault="00FE794E" w:rsidP="00FE794E">
            <w:pPr>
              <w:rPr>
                <w:rFonts w:ascii="Comic Sans MS" w:hAnsi="Comic Sans MS"/>
                <w:sz w:val="24"/>
              </w:rPr>
            </w:pPr>
            <w:r w:rsidRPr="00044F3B">
              <w:rPr>
                <w:rFonts w:ascii="Comic Sans MS" w:hAnsi="Comic Sans MS"/>
                <w:sz w:val="24"/>
              </w:rPr>
              <w:t>How it is made?</w:t>
            </w:r>
          </w:p>
          <w:p w:rsidR="00FE794E" w:rsidRPr="00044F3B" w:rsidRDefault="00FE794E" w:rsidP="00FE794E">
            <w:pPr>
              <w:rPr>
                <w:rFonts w:ascii="Comic Sans MS" w:hAnsi="Comic Sans MS"/>
                <w:sz w:val="24"/>
              </w:rPr>
            </w:pPr>
            <w:r w:rsidRPr="00044F3B">
              <w:rPr>
                <w:rFonts w:ascii="Comic Sans MS" w:hAnsi="Comic Sans MS"/>
                <w:sz w:val="24"/>
              </w:rPr>
              <w:t>What materials?  What techniques?</w:t>
            </w:r>
          </w:p>
          <w:p w:rsidR="00FE794E" w:rsidRPr="00044F3B" w:rsidRDefault="00FE794E" w:rsidP="00FE794E">
            <w:pPr>
              <w:rPr>
                <w:rFonts w:ascii="Comic Sans MS" w:hAnsi="Comic Sans MS"/>
                <w:sz w:val="24"/>
              </w:rPr>
            </w:pPr>
            <w:r w:rsidRPr="00044F3B">
              <w:rPr>
                <w:rFonts w:ascii="Comic Sans MS" w:hAnsi="Comic Sans MS"/>
                <w:sz w:val="24"/>
              </w:rPr>
              <w:t>Who?  When?</w:t>
            </w:r>
          </w:p>
          <w:p w:rsidR="00FE794E" w:rsidRDefault="00FE794E" w:rsidP="00FE794E">
            <w:pPr>
              <w:rPr>
                <w:rFonts w:ascii="Comic Sans MS" w:hAnsi="Comic Sans MS"/>
                <w:sz w:val="24"/>
              </w:rPr>
            </w:pPr>
            <w:r w:rsidRPr="00044F3B">
              <w:rPr>
                <w:rFonts w:ascii="Comic Sans MS" w:hAnsi="Comic Sans MS"/>
                <w:sz w:val="24"/>
              </w:rPr>
              <w:lastRenderedPageBreak/>
              <w:t xml:space="preserve">Effects e.g. symmetry, repetition.  </w:t>
            </w:r>
          </w:p>
          <w:p w:rsidR="00FE794E" w:rsidRPr="00B6181D" w:rsidRDefault="00FE794E" w:rsidP="00FE794E">
            <w:pPr>
              <w:rPr>
                <w:rFonts w:ascii="Comic Sans MS" w:hAnsi="Comic Sans MS"/>
                <w:sz w:val="24"/>
              </w:rPr>
            </w:pPr>
            <w:r w:rsidRPr="00044F3B">
              <w:rPr>
                <w:rFonts w:ascii="Comic Sans MS" w:hAnsi="Comic Sans MS"/>
                <w:sz w:val="24"/>
              </w:rPr>
              <w:t>What technique</w:t>
            </w:r>
            <w:r>
              <w:rPr>
                <w:rFonts w:ascii="Comic Sans MS" w:hAnsi="Comic Sans MS"/>
                <w:sz w:val="24"/>
              </w:rPr>
              <w:t>s</w:t>
            </w:r>
            <w:r w:rsidRPr="00044F3B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you like </w:t>
            </w:r>
            <w:r w:rsidRPr="00044F3B">
              <w:rPr>
                <w:rFonts w:ascii="Comic Sans MS" w:hAnsi="Comic Sans MS"/>
                <w:sz w:val="24"/>
              </w:rPr>
              <w:t>and why?</w:t>
            </w:r>
          </w:p>
        </w:tc>
      </w:tr>
      <w:tr w:rsidR="00FE794E" w:rsidRPr="002A17D3" w:rsidTr="00C746F5">
        <w:trPr>
          <w:trHeight w:val="833"/>
        </w:trPr>
        <w:tc>
          <w:tcPr>
            <w:tcW w:w="2268" w:type="dxa"/>
          </w:tcPr>
          <w:p w:rsidR="00FE794E" w:rsidRPr="002A17D3" w:rsidRDefault="00FE794E" w:rsidP="00FE794E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FE794E" w:rsidRPr="00044F3B" w:rsidRDefault="00FE794E" w:rsidP="00FE794E">
            <w:pPr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 w:rsidRPr="00044F3B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Music festival </w:t>
            </w: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– Some ideas…</w:t>
            </w:r>
          </w:p>
          <w:p w:rsidR="00FE794E" w:rsidRPr="00FE794E" w:rsidRDefault="00FE794E" w:rsidP="00FE794E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044F3B">
              <w:rPr>
                <w:rFonts w:ascii="Comic Sans MS" w:hAnsi="Comic Sans MS"/>
                <w:sz w:val="24"/>
                <w:szCs w:val="24"/>
                <w:lang w:val="en-US"/>
              </w:rPr>
              <w:t xml:space="preserve">• Form your own band. • Make your own instruments. • Listen to music and dance along with the actions. Here are two videos to watch and dance to: </w:t>
            </w:r>
          </w:p>
          <w:p w:rsidR="00FE794E" w:rsidRPr="00FE794E" w:rsidRDefault="00626390" w:rsidP="00FE794E">
            <w:pPr>
              <w:rPr>
                <w:rFonts w:ascii="Comic Sans MS" w:hAnsi="Comic Sans MS"/>
                <w:sz w:val="24"/>
                <w:szCs w:val="24"/>
              </w:rPr>
            </w:pPr>
            <w:hyperlink r:id="rId7" w:history="1">
              <w:r w:rsidR="00FE794E" w:rsidRPr="00FE794E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https://www.youtube.com/watch?v=gE7zCfxJ7bE</w:t>
              </w:r>
            </w:hyperlink>
          </w:p>
          <w:p w:rsidR="00FE794E" w:rsidRPr="00FE794E" w:rsidRDefault="00626390" w:rsidP="00FE794E">
            <w:pPr>
              <w:rPr>
                <w:rFonts w:ascii="Comic Sans MS" w:hAnsi="Comic Sans MS"/>
                <w:sz w:val="24"/>
                <w:szCs w:val="24"/>
              </w:rPr>
            </w:pPr>
            <w:hyperlink r:id="rId8" w:history="1">
              <w:r w:rsidR="00FE794E" w:rsidRPr="00FE794E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https://www.youtube.com/watch?v=KVVwQHxtcHQ</w:t>
              </w:r>
            </w:hyperlink>
          </w:p>
          <w:p w:rsidR="00FE794E" w:rsidRPr="002A17D3" w:rsidRDefault="00FE794E" w:rsidP="00FE794E">
            <w:pPr>
              <w:rPr>
                <w:rFonts w:ascii="Comic Sans MS" w:hAnsi="Comic Sans MS"/>
                <w:sz w:val="24"/>
              </w:rPr>
            </w:pP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07BEC"/>
    <w:multiLevelType w:val="hybridMultilevel"/>
    <w:tmpl w:val="D80CD330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2E16F2"/>
    <w:multiLevelType w:val="hybridMultilevel"/>
    <w:tmpl w:val="CC6E3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93C7B"/>
    <w:rsid w:val="000D393D"/>
    <w:rsid w:val="001126F5"/>
    <w:rsid w:val="001149CF"/>
    <w:rsid w:val="00131C6B"/>
    <w:rsid w:val="001D1250"/>
    <w:rsid w:val="002A17D3"/>
    <w:rsid w:val="00300EB5"/>
    <w:rsid w:val="00311AAA"/>
    <w:rsid w:val="003B2D51"/>
    <w:rsid w:val="003C4EBB"/>
    <w:rsid w:val="00475B7A"/>
    <w:rsid w:val="00626390"/>
    <w:rsid w:val="00764E78"/>
    <w:rsid w:val="007C0CB5"/>
    <w:rsid w:val="008612CD"/>
    <w:rsid w:val="008840C7"/>
    <w:rsid w:val="009A1B86"/>
    <w:rsid w:val="00B210BE"/>
    <w:rsid w:val="00B46771"/>
    <w:rsid w:val="00B6181D"/>
    <w:rsid w:val="00BB0B81"/>
    <w:rsid w:val="00C13FE9"/>
    <w:rsid w:val="00C746F5"/>
    <w:rsid w:val="00DE6611"/>
    <w:rsid w:val="00EA3589"/>
    <w:rsid w:val="00F37C6D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D6F0E6C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VVwQHxtcH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gE7zCfxJ7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600EC7D5</Template>
  <TotalTime>8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7</cp:revision>
  <dcterms:created xsi:type="dcterms:W3CDTF">2020-04-20T12:05:00Z</dcterms:created>
  <dcterms:modified xsi:type="dcterms:W3CDTF">2020-04-22T09:05:00Z</dcterms:modified>
</cp:coreProperties>
</file>